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FDF36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2133125B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3EA93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5AE81D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Johanna Stone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Westwick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Hertfordshire(q.v.).</w:t>
      </w:r>
    </w:p>
    <w:p w14:paraId="67876AC9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5118A172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678FE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C754C" w14:textId="77777777" w:rsidR="008B13F6" w:rsidRDefault="008B13F6" w:rsidP="008B13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0FB3D2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AE74" w14:textId="77777777" w:rsidR="008B13F6" w:rsidRDefault="008B13F6" w:rsidP="009139A6">
      <w:r>
        <w:separator/>
      </w:r>
    </w:p>
  </w:endnote>
  <w:endnote w:type="continuationSeparator" w:id="0">
    <w:p w14:paraId="10DBAA96" w14:textId="77777777" w:rsidR="008B13F6" w:rsidRDefault="008B13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57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55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53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BD4E" w14:textId="77777777" w:rsidR="008B13F6" w:rsidRDefault="008B13F6" w:rsidP="009139A6">
      <w:r>
        <w:separator/>
      </w:r>
    </w:p>
  </w:footnote>
  <w:footnote w:type="continuationSeparator" w:id="0">
    <w:p w14:paraId="600E7E82" w14:textId="77777777" w:rsidR="008B13F6" w:rsidRDefault="008B13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EA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61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63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F6"/>
    <w:rsid w:val="000666E0"/>
    <w:rsid w:val="002510B7"/>
    <w:rsid w:val="005C130B"/>
    <w:rsid w:val="00826F5C"/>
    <w:rsid w:val="008B13F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1DB0D"/>
  <w15:chartTrackingRefBased/>
  <w15:docId w15:val="{BA4BCBE6-6B24-4178-B813-6E7A9535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2022-09-23T20:14:00Z</dcterms:created>
  <dcterms:modified xsi:type="dcterms:W3CDTF">2022-09-23T20:14:00Z</dcterms:modified>
</cp:coreProperties>
</file>